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94678" w14:textId="5F226704" w:rsidR="007E6030" w:rsidRDefault="007E6030" w:rsidP="007E6030">
      <w:pPr>
        <w:pStyle w:val="NoSpacing"/>
      </w:pPr>
      <w:r>
        <w:rPr>
          <w:u w:val="single"/>
        </w:rPr>
        <w:t xml:space="preserve">Alice </w:t>
      </w:r>
      <w:proofErr w:type="spellStart"/>
      <w:proofErr w:type="gramStart"/>
      <w:r>
        <w:rPr>
          <w:u w:val="single"/>
        </w:rPr>
        <w:t>St.JOHN</w:t>
      </w:r>
      <w:proofErr w:type="spellEnd"/>
      <w:proofErr w:type="gramEnd"/>
      <w:r>
        <w:t xml:space="preserve">       (fl.1433)</w:t>
      </w:r>
    </w:p>
    <w:p w14:paraId="45D6E496" w14:textId="589913A9" w:rsidR="004C3E79" w:rsidRDefault="004C3E79" w:rsidP="007E6030">
      <w:pPr>
        <w:pStyle w:val="NoSpacing"/>
      </w:pPr>
      <w:r>
        <w:t xml:space="preserve">of </w:t>
      </w:r>
      <w:proofErr w:type="spellStart"/>
      <w:r>
        <w:t>Heringham</w:t>
      </w:r>
      <w:proofErr w:type="spellEnd"/>
      <w:r>
        <w:t>, Sussex.</w:t>
      </w:r>
    </w:p>
    <w:p w14:paraId="555159C3" w14:textId="77777777" w:rsidR="007E6030" w:rsidRDefault="007E6030" w:rsidP="007E6030">
      <w:pPr>
        <w:pStyle w:val="NoSpacing"/>
      </w:pPr>
    </w:p>
    <w:p w14:paraId="2CED6475" w14:textId="77777777" w:rsidR="007E6030" w:rsidRDefault="007E6030" w:rsidP="007E6030">
      <w:pPr>
        <w:pStyle w:val="NoSpacing"/>
      </w:pPr>
    </w:p>
    <w:p w14:paraId="2A33B572" w14:textId="77777777" w:rsidR="007E6030" w:rsidRDefault="007E6030" w:rsidP="007E6030">
      <w:pPr>
        <w:pStyle w:val="NoSpacing"/>
      </w:pPr>
      <w:r>
        <w:t>= Sir Edward.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14:paraId="1CC4A132" w14:textId="77777777" w:rsidR="007E6030" w:rsidRDefault="007E6030" w:rsidP="007E6030">
      <w:pPr>
        <w:pStyle w:val="NoSpacing"/>
      </w:pPr>
    </w:p>
    <w:p w14:paraId="3E68B948" w14:textId="03941BBB" w:rsidR="007E6030" w:rsidRDefault="007E6030" w:rsidP="007E6030">
      <w:pPr>
        <w:pStyle w:val="NoSpacing"/>
      </w:pPr>
    </w:p>
    <w:p w14:paraId="63F88689" w14:textId="61507772" w:rsidR="004C3E79" w:rsidRDefault="004C3E79" w:rsidP="007E6030">
      <w:pPr>
        <w:pStyle w:val="NoSpacing"/>
      </w:pPr>
      <w:r>
        <w:t xml:space="preserve">     Aug.1422</w:t>
      </w:r>
      <w:r>
        <w:tab/>
        <w:t>She made her Will.  (T.N.A. ref. PROB 11/3/9)</w:t>
      </w:r>
    </w:p>
    <w:p w14:paraId="5298C8E3" w14:textId="72F830C2" w:rsidR="007E6030" w:rsidRDefault="007E6030" w:rsidP="007E6030">
      <w:pPr>
        <w:pStyle w:val="NoSpacing"/>
      </w:pPr>
      <w:r>
        <w:t>24 Jan.1433</w:t>
      </w:r>
      <w:r>
        <w:tab/>
        <w:t xml:space="preserve">She held 1/5 knight’s fee in </w:t>
      </w:r>
      <w:proofErr w:type="spellStart"/>
      <w:r>
        <w:t>Beeding</w:t>
      </w:r>
      <w:proofErr w:type="spellEnd"/>
      <w:r>
        <w:t xml:space="preserve">, Sussex.  </w:t>
      </w:r>
    </w:p>
    <w:p w14:paraId="36738860" w14:textId="1F8477E4" w:rsidR="004C3E79" w:rsidRDefault="004C3E79" w:rsidP="007E6030">
      <w:pPr>
        <w:pStyle w:val="NoSpacing"/>
      </w:pPr>
      <w:r>
        <w:tab/>
      </w:r>
      <w: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14:paraId="4A5F7C1D" w14:textId="77777777" w:rsidR="007E6030" w:rsidRDefault="007E6030" w:rsidP="007E6030">
      <w:pPr>
        <w:pStyle w:val="NoSpacing"/>
      </w:pPr>
    </w:p>
    <w:p w14:paraId="4C294198" w14:textId="77777777" w:rsidR="007E6030" w:rsidRDefault="007E6030" w:rsidP="007E6030">
      <w:pPr>
        <w:pStyle w:val="NoSpacing"/>
      </w:pPr>
    </w:p>
    <w:p w14:paraId="65C654FC" w14:textId="25FCE8A4" w:rsidR="006B2F86" w:rsidRDefault="007E6030" w:rsidP="007E6030">
      <w:pPr>
        <w:pStyle w:val="NoSpacing"/>
      </w:pPr>
      <w:r>
        <w:t>15 December 2016</w:t>
      </w:r>
    </w:p>
    <w:p w14:paraId="72759C63" w14:textId="6C3CFC1B" w:rsidR="004C3E79" w:rsidRPr="007E6030" w:rsidRDefault="004C3E79" w:rsidP="007E6030">
      <w:pPr>
        <w:pStyle w:val="NoSpacing"/>
      </w:pPr>
      <w:r>
        <w:t>30 May 2020</w:t>
      </w:r>
    </w:p>
    <w:sectPr w:rsidR="004C3E79" w:rsidRPr="007E60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47D44" w14:textId="77777777" w:rsidR="007E6030" w:rsidRDefault="007E6030" w:rsidP="00E71FC3">
      <w:pPr>
        <w:spacing w:after="0" w:line="240" w:lineRule="auto"/>
      </w:pPr>
      <w:r>
        <w:separator/>
      </w:r>
    </w:p>
  </w:endnote>
  <w:endnote w:type="continuationSeparator" w:id="0">
    <w:p w14:paraId="4607948A" w14:textId="77777777" w:rsidR="007E6030" w:rsidRDefault="007E60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550C2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72F8D" w14:textId="77777777" w:rsidR="007E6030" w:rsidRDefault="007E6030" w:rsidP="00E71FC3">
      <w:pPr>
        <w:spacing w:after="0" w:line="240" w:lineRule="auto"/>
      </w:pPr>
      <w:r>
        <w:separator/>
      </w:r>
    </w:p>
  </w:footnote>
  <w:footnote w:type="continuationSeparator" w:id="0">
    <w:p w14:paraId="7F1D07F0" w14:textId="77777777" w:rsidR="007E6030" w:rsidRDefault="007E60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030"/>
    <w:rsid w:val="001A7C09"/>
    <w:rsid w:val="004C3E79"/>
    <w:rsid w:val="00733BE7"/>
    <w:rsid w:val="007E60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ABC5E"/>
  <w15:chartTrackingRefBased/>
  <w15:docId w15:val="{5CAE9A16-F214-44C0-9CAD-0AEB226B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2016-12-15T19:25:00Z</dcterms:created>
  <dcterms:modified xsi:type="dcterms:W3CDTF">2020-05-30T10:44:00Z</dcterms:modified>
</cp:coreProperties>
</file>